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60575" w14:textId="249DA3B4" w:rsidR="00454355" w:rsidRPr="00AA2831" w:rsidRDefault="00454355" w:rsidP="0045435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9D61D4" w:rsidRPr="009D61D4">
        <w:rPr>
          <w:rFonts w:ascii="Arial" w:hAnsi="Arial" w:cs="Arial"/>
          <w:b/>
          <w:sz w:val="22"/>
          <w:szCs w:val="22"/>
        </w:rPr>
        <w:t>S3-260692</w:t>
      </w:r>
    </w:p>
    <w:p w14:paraId="575C36B7" w14:textId="77777777" w:rsidR="00454355" w:rsidRPr="00AA2831" w:rsidRDefault="00454355" w:rsidP="0045435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5FD72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43DA" w:rsidRPr="005943D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5943DA">
        <w:rPr>
          <w:rFonts w:ascii="Arial" w:hAnsi="Arial" w:cs="Arial"/>
          <w:b/>
          <w:sz w:val="22"/>
          <w:szCs w:val="22"/>
        </w:rPr>
        <w:t xml:space="preserve"> </w:t>
      </w:r>
      <w:r w:rsidR="00D974A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76B8E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776B8E">
        <w:rPr>
          <w:rFonts w:ascii="Arial" w:hAnsi="Arial" w:cs="Arial"/>
          <w:b/>
          <w:sz w:val="22"/>
          <w:szCs w:val="22"/>
        </w:rPr>
        <w:t>FS_APCOT study</w:t>
      </w:r>
    </w:p>
    <w:p w14:paraId="06BA196E" w14:textId="224931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E4547" w:rsidRPr="003E4547">
        <w:rPr>
          <w:rFonts w:ascii="Arial" w:hAnsi="Arial" w:cs="Arial"/>
          <w:b/>
          <w:bCs/>
          <w:sz w:val="22"/>
          <w:szCs w:val="22"/>
        </w:rPr>
        <w:t>S6-255645</w:t>
      </w:r>
      <w:r w:rsidR="003E4547">
        <w:rPr>
          <w:rFonts w:ascii="Arial" w:hAnsi="Arial" w:cs="Arial"/>
          <w:b/>
          <w:bCs/>
          <w:sz w:val="22"/>
          <w:szCs w:val="22"/>
        </w:rPr>
        <w:t>/</w:t>
      </w:r>
      <w:r w:rsidR="004E5112" w:rsidRPr="004E5112">
        <w:rPr>
          <w:rFonts w:ascii="Arial" w:hAnsi="Arial" w:cs="Arial"/>
          <w:b/>
          <w:bCs/>
          <w:sz w:val="22"/>
          <w:szCs w:val="22"/>
        </w:rPr>
        <w:t>S3-260126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76B8E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76B8E">
        <w:rPr>
          <w:rFonts w:ascii="Arial" w:hAnsi="Arial" w:cs="Arial"/>
          <w:b/>
          <w:sz w:val="22"/>
          <w:szCs w:val="22"/>
        </w:rPr>
        <w:t xml:space="preserve">to SA3 </w:t>
      </w:r>
      <w:r w:rsidR="00776B8E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776B8E">
        <w:rPr>
          <w:rFonts w:ascii="Arial" w:hAnsi="Arial" w:cs="Arial"/>
          <w:b/>
          <w:sz w:val="22"/>
          <w:szCs w:val="22"/>
        </w:rPr>
        <w:t>FS_APCOT study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417D3">
        <w:rPr>
          <w:rFonts w:ascii="Arial" w:hAnsi="Arial" w:cs="Arial"/>
          <w:b/>
          <w:bCs/>
          <w:sz w:val="22"/>
          <w:szCs w:val="22"/>
        </w:rPr>
        <w:t>SA6</w:t>
      </w:r>
    </w:p>
    <w:p w14:paraId="2C6E4D6E" w14:textId="49E601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7D39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21B3D3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17E3">
        <w:rPr>
          <w:rFonts w:ascii="Arial" w:hAnsi="Arial" w:cs="Arial"/>
          <w:b/>
          <w:bCs/>
          <w:sz w:val="22"/>
          <w:szCs w:val="22"/>
        </w:rPr>
        <w:t>FS_APCOT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CC88EF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02059">
        <w:rPr>
          <w:rFonts w:ascii="Arial" w:hAnsi="Arial" w:cs="Arial"/>
          <w:b/>
          <w:sz w:val="22"/>
          <w:szCs w:val="22"/>
        </w:rPr>
        <w:t xml:space="preserve">Ericsson </w:t>
      </w:r>
      <w:r w:rsidR="00E02059" w:rsidRPr="00E02059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="008565CA" w:rsidRPr="00E02059">
        <w:rPr>
          <w:rFonts w:ascii="Arial" w:hAnsi="Arial" w:cs="Arial"/>
          <w:b/>
          <w:sz w:val="22"/>
          <w:szCs w:val="22"/>
          <w:highlight w:val="yellow"/>
        </w:rPr>
        <w:t>SA3#126</w:t>
      </w:r>
      <w:r w:rsidR="00E02059" w:rsidRPr="00E02059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2548326B" w14:textId="799970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5F2C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050820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5F2C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AA3EAE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22EA">
        <w:rPr>
          <w:rFonts w:ascii="Arial" w:hAnsi="Arial" w:cs="Arial"/>
          <w:b/>
          <w:bCs/>
          <w:sz w:val="22"/>
          <w:szCs w:val="22"/>
        </w:rPr>
        <w:t>Ferhat Karakoç (ferhat.karakoc@ericsson.com)</w:t>
      </w:r>
    </w:p>
    <w:p w14:paraId="5C701869" w14:textId="31A9FFE7" w:rsidR="00B97703" w:rsidRPr="004E3939" w:rsidRDefault="00B97703" w:rsidP="00EE5F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0C58F0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C28B0" w:rsidRPr="004C28B0">
        <w:rPr>
          <w:rFonts w:ascii="Arial" w:hAnsi="Arial" w:cs="Arial"/>
          <w:bCs/>
          <w:highlight w:val="yellow"/>
        </w:rPr>
        <w:t>S3-2</w:t>
      </w:r>
      <w:r w:rsidR="008E297A">
        <w:rPr>
          <w:rFonts w:ascii="Arial" w:hAnsi="Arial" w:cs="Arial"/>
          <w:bCs/>
          <w:highlight w:val="yellow"/>
        </w:rPr>
        <w:t>6</w:t>
      </w:r>
      <w:r w:rsidR="004C28B0" w:rsidRPr="004C28B0">
        <w:rPr>
          <w:rFonts w:ascii="Arial" w:hAnsi="Arial" w:cs="Arial"/>
          <w:bCs/>
          <w:highlight w:val="yellow"/>
        </w:rPr>
        <w:t>xxxx</w:t>
      </w:r>
      <w:r w:rsidR="004C28B0">
        <w:rPr>
          <w:rFonts w:ascii="Arial" w:hAnsi="Arial" w:cs="Arial"/>
          <w:bCs/>
        </w:rPr>
        <w:t xml:space="preserve"> (SA3 agreed APCOT security </w:t>
      </w:r>
      <w:r w:rsidR="005943DA">
        <w:rPr>
          <w:rFonts w:ascii="Arial" w:hAnsi="Arial" w:cs="Arial"/>
          <w:bCs/>
        </w:rPr>
        <w:t>SID</w:t>
      </w:r>
      <w:r w:rsidR="004C28B0">
        <w:rPr>
          <w:rFonts w:ascii="Arial" w:hAnsi="Arial" w:cs="Arial"/>
          <w:bCs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4E6F9B9" w14:textId="159F1502" w:rsidR="00A34368" w:rsidRDefault="00A34368" w:rsidP="00A34368">
      <w:r>
        <w:t xml:space="preserve">SA3 would like to thank SA6 </w:t>
      </w:r>
      <w:r w:rsidR="002F3B7E">
        <w:t xml:space="preserve">for the </w:t>
      </w:r>
      <w:r w:rsidR="00970C31">
        <w:t xml:space="preserve">LS including information on </w:t>
      </w:r>
      <w:r w:rsidR="002F3B7E">
        <w:t xml:space="preserve">the progress in the SA6 APCOT study. </w:t>
      </w:r>
    </w:p>
    <w:p w14:paraId="2F01CA7A" w14:textId="30A6ACCF" w:rsidR="002E2133" w:rsidRDefault="002E2133" w:rsidP="00A34368">
      <w:r>
        <w:t xml:space="preserve">SA3 would like to inform SA6 that a new SA3 study item </w:t>
      </w:r>
      <w:r w:rsidR="00E94FE8">
        <w:t xml:space="preserve">(please see the attachment) </w:t>
      </w:r>
      <w:r>
        <w:t xml:space="preserve">has been agreed </w:t>
      </w:r>
      <w:r w:rsidR="00E94FE8">
        <w:t xml:space="preserve">to study the security and privacy related issues and requirements defined in TR 23.700-42.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0604BE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7017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66613F7" w14:textId="53AF1AB7" w:rsidR="00B97703" w:rsidRPr="0054218C" w:rsidRDefault="00B97703" w:rsidP="0054218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4218C" w:rsidRPr="0054218C">
        <w:t>SA</w:t>
      </w:r>
      <w:r w:rsidR="0054218C">
        <w:t>3</w:t>
      </w:r>
      <w:r w:rsidR="0054218C" w:rsidRPr="0054218C">
        <w:t xml:space="preserve"> kindly request SA</w:t>
      </w:r>
      <w:r w:rsidR="0054218C">
        <w:t>6</w:t>
      </w:r>
      <w:r w:rsidR="0054218C" w:rsidRPr="0054218C">
        <w:t xml:space="preserve"> to consider the above </w:t>
      </w:r>
      <w:r w:rsidR="00A002C6">
        <w:t xml:space="preserve">information </w:t>
      </w:r>
      <w:r w:rsidR="0054218C" w:rsidRPr="0054218C">
        <w:t>in their work.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2A29A48" w14:textId="77777777" w:rsidR="00F34BA1" w:rsidRDefault="00F34BA1" w:rsidP="00F34BA1">
      <w:pPr>
        <w:rPr>
          <w:lang w:val="sv-SE"/>
        </w:rPr>
      </w:pPr>
      <w:r w:rsidRPr="0060508C">
        <w:rPr>
          <w:lang w:val="sv-SE"/>
        </w:rPr>
        <w:t>SA3#127</w:t>
      </w:r>
      <w:r w:rsidRPr="0060508C">
        <w:rPr>
          <w:lang w:val="sv-SE"/>
        </w:rPr>
        <w:tab/>
        <w:t>13 – 17 April 2026</w:t>
      </w:r>
      <w:r w:rsidRPr="0060508C">
        <w:rPr>
          <w:lang w:val="sv-SE"/>
        </w:rPr>
        <w:tab/>
      </w:r>
      <w:r w:rsidRPr="0060508C">
        <w:rPr>
          <w:lang w:val="sv-SE"/>
        </w:rPr>
        <w:tab/>
        <w:t>Malta</w:t>
      </w:r>
    </w:p>
    <w:p w14:paraId="2D51D993" w14:textId="1B13208D" w:rsidR="002C009B" w:rsidRPr="00806200" w:rsidRDefault="00F34BA1" w:rsidP="002F1940">
      <w:r>
        <w:rPr>
          <w:lang w:val="sv-SE"/>
        </w:rPr>
        <w:t>SA3</w:t>
      </w:r>
      <w:r>
        <w:t>#128</w:t>
      </w:r>
      <w:r>
        <w:tab/>
        <w:t>18 – 22 May 2026</w:t>
      </w:r>
      <w:r>
        <w:tab/>
      </w:r>
      <w:r>
        <w:tab/>
        <w:t>China</w:t>
      </w:r>
    </w:p>
    <w:sectPr w:rsidR="002C009B" w:rsidRPr="00806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7BDA9" w14:textId="77777777" w:rsidR="009E5591" w:rsidRDefault="009E5591">
      <w:pPr>
        <w:spacing w:after="0"/>
      </w:pPr>
      <w:r>
        <w:separator/>
      </w:r>
    </w:p>
  </w:endnote>
  <w:endnote w:type="continuationSeparator" w:id="0">
    <w:p w14:paraId="6A564B07" w14:textId="77777777" w:rsidR="009E5591" w:rsidRDefault="009E55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F22FA" w14:textId="77777777" w:rsidR="009E5591" w:rsidRDefault="009E5591">
      <w:pPr>
        <w:spacing w:after="0"/>
      </w:pPr>
      <w:r>
        <w:separator/>
      </w:r>
    </w:p>
  </w:footnote>
  <w:footnote w:type="continuationSeparator" w:id="0">
    <w:p w14:paraId="4430F9BF" w14:textId="77777777" w:rsidR="009E5591" w:rsidRDefault="009E55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C0EA4"/>
    <w:rsid w:val="000E6116"/>
    <w:rsid w:val="000F6242"/>
    <w:rsid w:val="00102107"/>
    <w:rsid w:val="00103FF1"/>
    <w:rsid w:val="00107BCA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17D3"/>
    <w:rsid w:val="002473B2"/>
    <w:rsid w:val="00260CBA"/>
    <w:rsid w:val="002635BC"/>
    <w:rsid w:val="002869FE"/>
    <w:rsid w:val="002C009B"/>
    <w:rsid w:val="002D7E3E"/>
    <w:rsid w:val="002E01C1"/>
    <w:rsid w:val="002E2133"/>
    <w:rsid w:val="002F1940"/>
    <w:rsid w:val="002F3B7E"/>
    <w:rsid w:val="00321FED"/>
    <w:rsid w:val="00322204"/>
    <w:rsid w:val="00383545"/>
    <w:rsid w:val="003C06D2"/>
    <w:rsid w:val="003E4547"/>
    <w:rsid w:val="003F5E20"/>
    <w:rsid w:val="003F7D39"/>
    <w:rsid w:val="0042466D"/>
    <w:rsid w:val="00433500"/>
    <w:rsid w:val="00433F71"/>
    <w:rsid w:val="0043559E"/>
    <w:rsid w:val="00440D43"/>
    <w:rsid w:val="00441B3A"/>
    <w:rsid w:val="004517E3"/>
    <w:rsid w:val="00454355"/>
    <w:rsid w:val="004572F7"/>
    <w:rsid w:val="00470DF6"/>
    <w:rsid w:val="00490D22"/>
    <w:rsid w:val="004C28B0"/>
    <w:rsid w:val="004E2209"/>
    <w:rsid w:val="004E3939"/>
    <w:rsid w:val="004E5112"/>
    <w:rsid w:val="004E65B2"/>
    <w:rsid w:val="004F32F4"/>
    <w:rsid w:val="005003EE"/>
    <w:rsid w:val="00520AE6"/>
    <w:rsid w:val="00526DDD"/>
    <w:rsid w:val="0054218C"/>
    <w:rsid w:val="00577ADE"/>
    <w:rsid w:val="005943DA"/>
    <w:rsid w:val="005A5F33"/>
    <w:rsid w:val="005B6433"/>
    <w:rsid w:val="00603007"/>
    <w:rsid w:val="0060508C"/>
    <w:rsid w:val="006052AD"/>
    <w:rsid w:val="00686085"/>
    <w:rsid w:val="00696906"/>
    <w:rsid w:val="006A384D"/>
    <w:rsid w:val="0073766B"/>
    <w:rsid w:val="00774317"/>
    <w:rsid w:val="00776B8E"/>
    <w:rsid w:val="007B43D4"/>
    <w:rsid w:val="007C4FF7"/>
    <w:rsid w:val="007D51C3"/>
    <w:rsid w:val="007E2178"/>
    <w:rsid w:val="007F4F92"/>
    <w:rsid w:val="00806200"/>
    <w:rsid w:val="008565CA"/>
    <w:rsid w:val="008758B0"/>
    <w:rsid w:val="008A7D8A"/>
    <w:rsid w:val="008D3E9C"/>
    <w:rsid w:val="008D772F"/>
    <w:rsid w:val="008E297A"/>
    <w:rsid w:val="008E7CA8"/>
    <w:rsid w:val="008F1B4A"/>
    <w:rsid w:val="00914CD1"/>
    <w:rsid w:val="00926367"/>
    <w:rsid w:val="009528CF"/>
    <w:rsid w:val="009603F6"/>
    <w:rsid w:val="00965AA4"/>
    <w:rsid w:val="00970C31"/>
    <w:rsid w:val="009722EA"/>
    <w:rsid w:val="0098701F"/>
    <w:rsid w:val="009963AC"/>
    <w:rsid w:val="0099764C"/>
    <w:rsid w:val="009A2256"/>
    <w:rsid w:val="009B6DA9"/>
    <w:rsid w:val="009C01E1"/>
    <w:rsid w:val="009D61D4"/>
    <w:rsid w:val="009E0B14"/>
    <w:rsid w:val="009E5591"/>
    <w:rsid w:val="00A002C6"/>
    <w:rsid w:val="00A27017"/>
    <w:rsid w:val="00A34368"/>
    <w:rsid w:val="00A455B0"/>
    <w:rsid w:val="00A57D88"/>
    <w:rsid w:val="00A70448"/>
    <w:rsid w:val="00AA2831"/>
    <w:rsid w:val="00AA4FF3"/>
    <w:rsid w:val="00AE1B3E"/>
    <w:rsid w:val="00B35644"/>
    <w:rsid w:val="00B7232D"/>
    <w:rsid w:val="00B724D3"/>
    <w:rsid w:val="00B97703"/>
    <w:rsid w:val="00BA3D66"/>
    <w:rsid w:val="00BB5F2C"/>
    <w:rsid w:val="00BC0ACC"/>
    <w:rsid w:val="00BD5F1D"/>
    <w:rsid w:val="00C04BFC"/>
    <w:rsid w:val="00C17229"/>
    <w:rsid w:val="00C177B5"/>
    <w:rsid w:val="00C56F8B"/>
    <w:rsid w:val="00C91EF3"/>
    <w:rsid w:val="00CB2B16"/>
    <w:rsid w:val="00CE1EBA"/>
    <w:rsid w:val="00CF0010"/>
    <w:rsid w:val="00CF6087"/>
    <w:rsid w:val="00D14BB6"/>
    <w:rsid w:val="00D31981"/>
    <w:rsid w:val="00D33624"/>
    <w:rsid w:val="00D35061"/>
    <w:rsid w:val="00D7484B"/>
    <w:rsid w:val="00D849EB"/>
    <w:rsid w:val="00D91A4F"/>
    <w:rsid w:val="00D974AD"/>
    <w:rsid w:val="00DC47B4"/>
    <w:rsid w:val="00DD40E5"/>
    <w:rsid w:val="00DD5655"/>
    <w:rsid w:val="00E003DF"/>
    <w:rsid w:val="00E02059"/>
    <w:rsid w:val="00E2241D"/>
    <w:rsid w:val="00E61300"/>
    <w:rsid w:val="00E665BE"/>
    <w:rsid w:val="00E94FE8"/>
    <w:rsid w:val="00EA3EA8"/>
    <w:rsid w:val="00EB0BC7"/>
    <w:rsid w:val="00EC3916"/>
    <w:rsid w:val="00EE31A4"/>
    <w:rsid w:val="00EE5FB5"/>
    <w:rsid w:val="00F00591"/>
    <w:rsid w:val="00F25496"/>
    <w:rsid w:val="00F34BA1"/>
    <w:rsid w:val="00F63309"/>
    <w:rsid w:val="00F667CF"/>
    <w:rsid w:val="00F803BE"/>
    <w:rsid w:val="00F93D63"/>
    <w:rsid w:val="00FB2E7B"/>
    <w:rsid w:val="00FD749A"/>
    <w:rsid w:val="0BC0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72767F4A-5495-48B3-BC0F-7AE52C263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84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ADQ376F6HWTR-1074192144-10365</_dlc_DocId>
    <_dlc_DocIdUrl xmlns="4397fad0-70af-449d-b129-6cf6df26877a">
      <Url>https://ericsson.sharepoint.com/sites/SRT/3GPP/_layouts/15/DocIdRedir.aspx?ID=ADQ376F6HWTR-1074192144-10365</Url>
      <Description>ADQ376F6HWTR-1074192144-10365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EE55B1-3DC6-4603-841D-341970CAFC6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955A9CF-1D7E-4CD6-8849-C5CB42C6045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3D826F-837E-464A-9AF0-DC5B99F097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BB3EC48B-99B6-4B10-8C0F-1238A8A01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B31F96-E851-401D-97D3-A9901C6D6F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108</cp:revision>
  <cp:lastPrinted>2002-04-23T17:10:00Z</cp:lastPrinted>
  <dcterms:created xsi:type="dcterms:W3CDTF">2021-12-24T04:29:00Z</dcterms:created>
  <dcterms:modified xsi:type="dcterms:W3CDTF">2026-02-02T13:00:00Z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4823a661-db13-45cc-9f8e-37a15c932f84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</Properties>
</file>